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FDBF8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  <w:r w:rsidRPr="00085CB4">
        <w:rPr>
          <w:rFonts w:ascii="Times New Roman" w:hAnsi="Times New Roman" w:cs="Times New Roman"/>
          <w:sz w:val="24"/>
          <w:szCs w:val="24"/>
          <w:u w:val="single"/>
        </w:rPr>
        <w:t>Emma de PLUMPTRE</w:t>
      </w:r>
      <w:r w:rsidRPr="00085CB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85CB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85CB4">
        <w:rPr>
          <w:rFonts w:ascii="Times New Roman" w:hAnsi="Times New Roman" w:cs="Times New Roman"/>
          <w:sz w:val="24"/>
          <w:szCs w:val="24"/>
        </w:rPr>
        <w:t>d.1403)</w:t>
      </w:r>
    </w:p>
    <w:p w14:paraId="05F66827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  <w:r w:rsidRPr="00085CB4">
        <w:rPr>
          <w:rFonts w:ascii="Times New Roman" w:hAnsi="Times New Roman" w:cs="Times New Roman"/>
          <w:sz w:val="24"/>
          <w:szCs w:val="24"/>
        </w:rPr>
        <w:t>of Nottingham.</w:t>
      </w:r>
    </w:p>
    <w:p w14:paraId="59065657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</w:p>
    <w:p w14:paraId="632B2DF5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</w:p>
    <w:p w14:paraId="0A8EEE7E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  <w:r w:rsidRPr="00085CB4">
        <w:rPr>
          <w:rFonts w:ascii="Times New Roman" w:hAnsi="Times New Roman" w:cs="Times New Roman"/>
          <w:sz w:val="24"/>
          <w:szCs w:val="24"/>
        </w:rPr>
        <w:t>= John(q.v.).   (W.Y.R. p.130)</w:t>
      </w:r>
    </w:p>
    <w:p w14:paraId="28600D20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</w:p>
    <w:p w14:paraId="07E444B1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</w:p>
    <w:p w14:paraId="5B2BF964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  <w:r w:rsidRPr="00085CB4">
        <w:rPr>
          <w:rFonts w:ascii="Times New Roman" w:hAnsi="Times New Roman" w:cs="Times New Roman"/>
          <w:sz w:val="24"/>
          <w:szCs w:val="24"/>
        </w:rPr>
        <w:t>12 Sep.1403</w:t>
      </w:r>
      <w:r w:rsidRPr="00085CB4">
        <w:rPr>
          <w:rFonts w:ascii="Times New Roman" w:hAnsi="Times New Roman" w:cs="Times New Roman"/>
          <w:sz w:val="24"/>
          <w:szCs w:val="24"/>
        </w:rPr>
        <w:tab/>
        <w:t xml:space="preserve">She made her Will.   (ibid.) </w:t>
      </w:r>
    </w:p>
    <w:p w14:paraId="410B48EB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  <w:r w:rsidRPr="00085CB4">
        <w:rPr>
          <w:rFonts w:ascii="Times New Roman" w:hAnsi="Times New Roman" w:cs="Times New Roman"/>
          <w:sz w:val="24"/>
          <w:szCs w:val="24"/>
        </w:rPr>
        <w:t>11 Oct.</w:t>
      </w:r>
      <w:r w:rsidRPr="00085CB4">
        <w:rPr>
          <w:rFonts w:ascii="Times New Roman" w:hAnsi="Times New Roman" w:cs="Times New Roman"/>
          <w:sz w:val="24"/>
          <w:szCs w:val="24"/>
        </w:rPr>
        <w:tab/>
      </w:r>
      <w:r w:rsidRPr="00085CB4">
        <w:rPr>
          <w:rFonts w:ascii="Times New Roman" w:hAnsi="Times New Roman" w:cs="Times New Roman"/>
          <w:sz w:val="24"/>
          <w:szCs w:val="24"/>
        </w:rPr>
        <w:tab/>
        <w:t xml:space="preserve">Probate of her Will.   (ibid.) </w:t>
      </w:r>
    </w:p>
    <w:p w14:paraId="68F9462C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</w:p>
    <w:p w14:paraId="3E05E7EB" w14:textId="77777777" w:rsidR="002362A5" w:rsidRPr="00085CB4" w:rsidRDefault="002362A5" w:rsidP="002362A5">
      <w:pPr>
        <w:rPr>
          <w:rFonts w:ascii="Times New Roman" w:hAnsi="Times New Roman" w:cs="Times New Roman"/>
          <w:sz w:val="24"/>
          <w:szCs w:val="24"/>
        </w:rPr>
      </w:pPr>
    </w:p>
    <w:p w14:paraId="039EE55C" w14:textId="77777777" w:rsidR="002362A5" w:rsidRDefault="002362A5" w:rsidP="002362A5">
      <w:pPr>
        <w:rPr>
          <w:rFonts w:ascii="Times New Roman" w:hAnsi="Times New Roman" w:cs="Times New Roman"/>
          <w:sz w:val="24"/>
          <w:szCs w:val="24"/>
        </w:rPr>
      </w:pPr>
      <w:r w:rsidRPr="00085CB4">
        <w:rPr>
          <w:rFonts w:ascii="Times New Roman" w:hAnsi="Times New Roman" w:cs="Times New Roman"/>
          <w:sz w:val="24"/>
          <w:szCs w:val="24"/>
        </w:rPr>
        <w:t>20 March 2021</w:t>
      </w:r>
    </w:p>
    <w:p w14:paraId="110E5E6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A0373" w14:textId="77777777" w:rsidR="002362A5" w:rsidRDefault="002362A5" w:rsidP="009139A6">
      <w:r>
        <w:separator/>
      </w:r>
    </w:p>
  </w:endnote>
  <w:endnote w:type="continuationSeparator" w:id="0">
    <w:p w14:paraId="5168D963" w14:textId="77777777" w:rsidR="002362A5" w:rsidRDefault="002362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360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C50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C42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8BF47" w14:textId="77777777" w:rsidR="002362A5" w:rsidRDefault="002362A5" w:rsidP="009139A6">
      <w:r>
        <w:separator/>
      </w:r>
    </w:p>
  </w:footnote>
  <w:footnote w:type="continuationSeparator" w:id="0">
    <w:p w14:paraId="09D76513" w14:textId="77777777" w:rsidR="002362A5" w:rsidRDefault="002362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29D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5B1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281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2A5"/>
    <w:rsid w:val="000666E0"/>
    <w:rsid w:val="002362A5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FB229"/>
  <w15:chartTrackingRefBased/>
  <w15:docId w15:val="{8BE58D03-50B4-4A51-9FB0-E882324B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2A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2021-04-11T16:19:00Z</dcterms:created>
  <dcterms:modified xsi:type="dcterms:W3CDTF">2021-04-11T16:20:00Z</dcterms:modified>
</cp:coreProperties>
</file>